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60AFA4A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69AB3CA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7F01703" w14:textId="77777777" w:rsidR="008C46FE" w:rsidRPr="001C55D1" w:rsidRDefault="008C46FE" w:rsidP="00A052CE"/>
        </w:tc>
      </w:tr>
      <w:tr w:rsidR="008C46FE" w:rsidRPr="001C55D1" w14:paraId="5D6825C4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4BACD3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31E98D" w14:textId="3BB45324" w:rsidR="008C46FE" w:rsidRPr="001C55D1" w:rsidRDefault="00506D4E" w:rsidP="00A052CE">
            <w:r>
              <w:t>Datum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4D9AA53" w14:textId="021E4C1E" w:rsidR="008C46FE" w:rsidRPr="001C55D1" w:rsidRDefault="008C46FE" w:rsidP="00A052CE"/>
        </w:tc>
      </w:tr>
      <w:tr w:rsidR="000447DA" w:rsidRPr="001C55D1" w14:paraId="794CC1F1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7DB487" w14:textId="77777777" w:rsidR="000447DA" w:rsidRPr="001C55D1" w:rsidRDefault="002A1065" w:rsidP="00A052CE"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83A791" w14:textId="77777777" w:rsidR="000447DA" w:rsidRPr="001C55D1" w:rsidRDefault="002A1065" w:rsidP="00A052CE">
            <w:bookmarkStart w:id="0" w:name="Vergabenummer"/>
            <w:r w:rsidRPr="002A1065">
              <w:t>Vergabenummer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C0175B" w14:textId="77777777" w:rsidR="000447DA" w:rsidRPr="001C55D1" w:rsidRDefault="002A1065" w:rsidP="00A052CE"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0447DA" w:rsidRPr="001C55D1" w14:paraId="3196378E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B92A1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A91AC92" w14:textId="77777777" w:rsidR="000447DA" w:rsidRPr="001C55D1" w:rsidRDefault="000447DA" w:rsidP="00A052CE"/>
        </w:tc>
      </w:tr>
      <w:tr w:rsidR="008C46FE" w:rsidRPr="001C55D1" w14:paraId="62A2798C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E063E" w14:textId="115DF7EB" w:rsidR="008C46FE" w:rsidRPr="001C55D1" w:rsidRDefault="002A1065" w:rsidP="00A052CE">
            <w:bookmarkStart w:id="1" w:name="LBezeichnung"/>
            <w:r w:rsidRPr="002A1065">
              <w:t>Bezeichnung</w:t>
            </w:r>
            <w:bookmarkEnd w:id="1"/>
          </w:p>
        </w:tc>
      </w:tr>
      <w:tr w:rsidR="008C46FE" w:rsidRPr="001C55D1" w14:paraId="2C58F574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1DE7F9" w14:textId="5CFCC012" w:rsidR="008C46FE" w:rsidRPr="001C55D1" w:rsidRDefault="002A1065" w:rsidP="00A052CE">
            <w:bookmarkStart w:id="2" w:name="MBezeichnung"/>
            <w:r w:rsidRPr="002A1065">
              <w:t>Bezeichnung</w:t>
            </w:r>
            <w:bookmarkEnd w:id="2"/>
          </w:p>
        </w:tc>
      </w:tr>
      <w:tr w:rsidR="008C46FE" w:rsidRPr="001C55D1" w14:paraId="7080DFE8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D2D3E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94D9604" w14:textId="77777777" w:rsidR="008C46FE" w:rsidRPr="001C55D1" w:rsidRDefault="008C46FE" w:rsidP="00A052CE"/>
        </w:tc>
      </w:tr>
      <w:tr w:rsidR="008C46FE" w:rsidRPr="001C55D1" w14:paraId="6B5B69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1AB9ED" w14:textId="67615A3D" w:rsidR="008C46FE" w:rsidRPr="001C55D1" w:rsidRDefault="002A1065" w:rsidP="00A052CE">
            <w:bookmarkStart w:id="3" w:name="PBezeichnung"/>
            <w:r w:rsidRPr="002A1065">
              <w:t>Bezeichnung</w:t>
            </w:r>
            <w:bookmarkEnd w:id="3"/>
          </w:p>
        </w:tc>
      </w:tr>
    </w:tbl>
    <w:p w14:paraId="2CE29AC4" w14:textId="77777777" w:rsidR="00567E7A" w:rsidRPr="00567E7A" w:rsidRDefault="00567E7A" w:rsidP="00567E7A"/>
    <w:p w14:paraId="0C582042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2BDA294B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2222D56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6EE74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AA8D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207BA8B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5D8C3FA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73161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74730017" w14:textId="77777777" w:rsidTr="002A106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60DB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77CFDC96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4E52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3BE6F54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BC1CA1A" w14:textId="77777777" w:rsidR="00567E7A" w:rsidRPr="002A1065" w:rsidRDefault="002A1065" w:rsidP="002A1065">
            <w:pPr>
              <w:jc w:val="right"/>
              <w:rPr>
                <w:rFonts w:ascii="Courier New" w:hAnsi="Courier New" w:cs="Courier New"/>
                <w:color w:val="0070C0"/>
                <w:sz w:val="24"/>
                <w:szCs w:val="24"/>
              </w:rPr>
            </w:pP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  <w:bookmarkEnd w:id="4"/>
          </w:p>
        </w:tc>
      </w:tr>
      <w:tr w:rsidR="00567E7A" w:rsidRPr="00567E7A" w14:paraId="2F0E4CBC" w14:textId="77777777" w:rsidTr="002A106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7587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26A56B4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8D0026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204B7398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99E5421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A0E3B86" w14:textId="77777777" w:rsidR="00567E7A" w:rsidRPr="00567E7A" w:rsidRDefault="002A1065" w:rsidP="002A1065">
            <w:pPr>
              <w:jc w:val="right"/>
            </w:pP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567E7A" w14:paraId="06C8555C" w14:textId="77777777" w:rsidTr="002A106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2A5F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44C583CB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5DC9C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7112B89F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641AA16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02717C9" w14:textId="77777777" w:rsidR="00567E7A" w:rsidRPr="00567E7A" w:rsidRDefault="002A1065" w:rsidP="002A1065">
            <w:pPr>
              <w:jc w:val="right"/>
            </w:pP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567E7A" w14:paraId="1870FBD2" w14:textId="77777777" w:rsidTr="002A106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F6E0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09AC166D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9E502F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51AF1CB0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5EC61CE" w14:textId="77777777" w:rsidR="00567E7A" w:rsidRPr="00567E7A" w:rsidRDefault="002A1065" w:rsidP="002A1065">
            <w:pPr>
              <w:jc w:val="right"/>
            </w:pP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567E7A" w14:paraId="54287B70" w14:textId="77777777" w:rsidTr="002A106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974E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6B871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59E09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6B0A7857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BB7A03D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E8AF6BD" w14:textId="77777777" w:rsidR="00567E7A" w:rsidRPr="00567E7A" w:rsidRDefault="002A1065" w:rsidP="002A1065">
            <w:pPr>
              <w:jc w:val="right"/>
            </w:pP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567E7A" w14:paraId="2585AFB4" w14:textId="77777777" w:rsidTr="002A106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145C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820A75A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7C0F75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00DDC809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74FA54F" w14:textId="77777777" w:rsidR="00567E7A" w:rsidRPr="00567E7A" w:rsidRDefault="002A1065" w:rsidP="002A1065">
            <w:pPr>
              <w:jc w:val="right"/>
            </w:pP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cs="Courier New"/>
                <w:noProof/>
                <w:color w:val="0070C0"/>
                <w:sz w:val="24"/>
                <w:szCs w:val="24"/>
              </w:rPr>
              <w:t> </w:t>
            </w:r>
            <w:r w:rsidRPr="002A1065"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</w:tbl>
    <w:p w14:paraId="14B24FD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4A06A620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AD3DC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6C27B2E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029C1D85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FF69C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144A878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1FFEFB6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751A0ED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25294B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3EAE0202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348FD67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D22DDCF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0DA4147C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AB29B0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0F36943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D26C20A" w14:textId="77777777" w:rsidTr="002A1065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B9718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7C4627D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A72E8A7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1554133B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7279A0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23B0DBFF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2F49C8D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567E7A" w14:paraId="17827CB5" w14:textId="77777777" w:rsidTr="002A1065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EEB3EE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79711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5FF3C7E8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648FF9A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827522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7CD49069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1B4FE0A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567E7A" w14:paraId="7DEAB526" w14:textId="77777777" w:rsidTr="002A1065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6F2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33C7419D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E2CFB2C" w14:textId="77777777" w:rsidR="00567E7A" w:rsidRPr="00567E7A" w:rsidRDefault="00567E7A" w:rsidP="002A1065">
            <w:pPr>
              <w:jc w:val="righ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EACD0B4" w14:textId="77777777" w:rsidR="00567E7A" w:rsidRPr="00567E7A" w:rsidRDefault="00567E7A" w:rsidP="002A1065">
            <w:pPr>
              <w:jc w:val="righ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6CF5DD5" w14:textId="77777777" w:rsidR="00567E7A" w:rsidRPr="00567E7A" w:rsidRDefault="00567E7A" w:rsidP="002A1065">
            <w:pPr>
              <w:jc w:val="righ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C4FA96B" w14:textId="77777777" w:rsidR="00567E7A" w:rsidRPr="00567E7A" w:rsidRDefault="00567E7A" w:rsidP="002A1065">
            <w:pPr>
              <w:jc w:val="righ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7233D12" w14:textId="77777777" w:rsidR="00567E7A" w:rsidRPr="00567E7A" w:rsidRDefault="00567E7A" w:rsidP="002A1065">
            <w:pPr>
              <w:jc w:val="right"/>
            </w:pPr>
          </w:p>
        </w:tc>
      </w:tr>
      <w:tr w:rsidR="00561937" w:rsidRPr="00567E7A" w14:paraId="2767BD31" w14:textId="77777777" w:rsidTr="002A1065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347C4D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891556F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A877DC2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AF04DAD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FE0A34A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E525A0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E13980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1937" w:rsidRPr="00567E7A" w14:paraId="535DF710" w14:textId="77777777" w:rsidTr="002A1065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1C489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76D9D66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33C45E5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A523522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CD5C7A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761895D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3DF94D8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1937" w:rsidRPr="00567E7A" w14:paraId="48194442" w14:textId="77777777" w:rsidTr="002A1065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DBFD6C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096058E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65FF2F4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9F8305D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16442B1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E5F5127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9B8F844" w14:textId="77777777" w:rsidR="00561937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567E7A" w14:paraId="70AD63DC" w14:textId="77777777" w:rsidTr="002A1065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5C860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48F4DA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8A3E574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2A6536D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1DB76F5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B6F603B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ACB9F5B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</w:tbl>
    <w:p w14:paraId="46DCEE3A" w14:textId="77777777" w:rsidR="009713AD" w:rsidRDefault="009713AD" w:rsidP="00567E7A"/>
    <w:p w14:paraId="24ABF1ED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06AB9FAD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6CD62E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31618EAF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639FCAA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1969FF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47040D50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017FA051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835F1BC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8877683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2FDA744B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AAC243B" w14:textId="77777777" w:rsidR="00567E7A" w:rsidRPr="008C46FE" w:rsidRDefault="00567E7A" w:rsidP="00706C35">
            <w:pPr>
              <w:jc w:val="center"/>
            </w:pPr>
          </w:p>
          <w:p w14:paraId="68F6D41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034067E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46EA0530" w14:textId="77777777" w:rsidR="00567E7A" w:rsidRPr="008C46FE" w:rsidRDefault="00567E7A" w:rsidP="00706C35">
            <w:pPr>
              <w:jc w:val="center"/>
            </w:pPr>
          </w:p>
          <w:p w14:paraId="1AD5CE1E" w14:textId="77777777" w:rsidR="00567E7A" w:rsidRPr="008C46FE" w:rsidRDefault="00567E7A" w:rsidP="00706C35">
            <w:pPr>
              <w:jc w:val="center"/>
            </w:pPr>
          </w:p>
          <w:p w14:paraId="175119E9" w14:textId="77777777" w:rsidR="00567E7A" w:rsidRPr="008C46FE" w:rsidRDefault="00567E7A" w:rsidP="00706C35">
            <w:pPr>
              <w:jc w:val="center"/>
            </w:pPr>
          </w:p>
          <w:p w14:paraId="1D5BBE49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17F8D4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2EB4E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0EDFA16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4405DFD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24627DC4" w14:textId="77777777" w:rsidR="00567E7A" w:rsidRPr="00567E7A" w:rsidRDefault="00567E7A" w:rsidP="00754C19"/>
        </w:tc>
      </w:tr>
      <w:tr w:rsidR="00567E7A" w:rsidRPr="00706C35" w14:paraId="34D7675C" w14:textId="77777777" w:rsidTr="002A106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5C157E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78B152DE" w14:textId="77777777" w:rsidR="00567E7A" w:rsidRPr="00567E7A" w:rsidRDefault="002A1065" w:rsidP="002A1065">
            <w:pPr>
              <w:tabs>
                <w:tab w:val="left" w:pos="2302"/>
              </w:tabs>
              <w:jc w:val="lef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  <w:r w:rsidR="001A3A8B">
              <w:tab/>
            </w:r>
            <w:r w:rsidR="00567E7A" w:rsidRPr="00567E7A">
              <w:t>x</w:t>
            </w:r>
            <w:r>
              <w:tab/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45C51585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706C35" w14:paraId="1B96EF89" w14:textId="77777777" w:rsidTr="002A106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A4F84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41D6B7E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655A0483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96C0F7F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19B6948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222C972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706C35" w14:paraId="4356CEA9" w14:textId="77777777" w:rsidTr="002A106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701B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4FD941C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CBE0C18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1E2DE86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77F5A12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BAF68DD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706C35" w14:paraId="324D9B45" w14:textId="77777777" w:rsidTr="002A106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43044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4A0824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35732D74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EA38E9D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3A2DDDA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A25AC3F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706C35" w14:paraId="628136D3" w14:textId="77777777" w:rsidTr="002A106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4A6A4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4FDAFE54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F5BB7A1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1CA07089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209F177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  <w:tr w:rsidR="00567E7A" w:rsidRPr="00706C35" w14:paraId="2D9989C2" w14:textId="77777777" w:rsidTr="002A106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211944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AD30CAA" w14:textId="77777777" w:rsidR="00567E7A" w:rsidRPr="00567E7A" w:rsidRDefault="002A1065" w:rsidP="002A1065">
            <w:pPr>
              <w:jc w:val="right"/>
            </w:pP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</w:tbl>
    <w:p w14:paraId="7646B38F" w14:textId="77777777" w:rsidR="00567E7A" w:rsidRPr="008C46FE" w:rsidRDefault="00567E7A" w:rsidP="00567E7A"/>
    <w:p w14:paraId="11637E39" w14:textId="77777777" w:rsidR="00567E7A" w:rsidRDefault="00567E7A" w:rsidP="00567E7A">
      <w:r w:rsidRPr="00567E7A">
        <w:t>eventuelle Erläuterungen des Bieters:</w:t>
      </w:r>
    </w:p>
    <w:p w14:paraId="30EDFB31" w14:textId="77777777" w:rsidR="002A1065" w:rsidRDefault="002A1065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2DBE5E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CA6044" w14:textId="77777777" w:rsidR="00567E7A" w:rsidRPr="00567E7A" w:rsidRDefault="002A1065" w:rsidP="00567E7A"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instrText xml:space="preserve"> FORMTEXT </w:instrTex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separate"/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noProof/>
                <w:color w:val="0070C0"/>
                <w:sz w:val="24"/>
                <w:szCs w:val="24"/>
              </w:rPr>
              <w:t> </w:t>
            </w:r>
            <w:r>
              <w:rPr>
                <w:rFonts w:ascii="Courier New" w:hAnsi="Courier New" w:cs="Courier New"/>
                <w:color w:val="0070C0"/>
                <w:sz w:val="24"/>
                <w:szCs w:val="24"/>
              </w:rPr>
              <w:fldChar w:fldCharType="end"/>
            </w:r>
          </w:p>
        </w:tc>
      </w:tr>
    </w:tbl>
    <w:p w14:paraId="590F702F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FDD12" w14:textId="77777777" w:rsidR="002A1065" w:rsidRDefault="002A1065">
      <w:r>
        <w:separator/>
      </w:r>
    </w:p>
    <w:p w14:paraId="3990E078" w14:textId="77777777" w:rsidR="002A1065" w:rsidRDefault="002A1065"/>
    <w:p w14:paraId="060028D9" w14:textId="77777777" w:rsidR="002A1065" w:rsidRDefault="002A1065"/>
  </w:endnote>
  <w:endnote w:type="continuationSeparator" w:id="0">
    <w:p w14:paraId="5E0CF665" w14:textId="77777777" w:rsidR="002A1065" w:rsidRDefault="002A1065">
      <w:r>
        <w:continuationSeparator/>
      </w:r>
    </w:p>
    <w:p w14:paraId="32555CB4" w14:textId="77777777" w:rsidR="002A1065" w:rsidRDefault="002A1065"/>
    <w:p w14:paraId="0FD24155" w14:textId="77777777" w:rsidR="002A1065" w:rsidRDefault="002A10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2A1065" w:rsidRPr="00D6072E" w14:paraId="2E70CCD4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14A72DF" w14:textId="77777777" w:rsidR="002A1065" w:rsidRPr="00D6072E" w:rsidRDefault="002A1065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02599CB" w14:textId="77777777" w:rsidR="002A1065" w:rsidRPr="00D6072E" w:rsidRDefault="002A1065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FCF162B" wp14:editId="76927165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D89F735" w14:textId="77777777" w:rsidR="002A1065" w:rsidRPr="00D6072E" w:rsidRDefault="002A1065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0DD8CD6" w14:textId="77777777" w:rsidR="002A1065" w:rsidRPr="00D6072E" w:rsidRDefault="002A1065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5B35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5B35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86EA7C0" w14:textId="77777777" w:rsidR="002A1065" w:rsidRPr="00046C8E" w:rsidRDefault="002A106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AFBBE" w14:textId="77777777" w:rsidR="002A1065" w:rsidRDefault="002A1065">
      <w:r>
        <w:separator/>
      </w:r>
    </w:p>
  </w:footnote>
  <w:footnote w:type="continuationSeparator" w:id="0">
    <w:p w14:paraId="3FE7F77D" w14:textId="77777777" w:rsidR="002A1065" w:rsidRDefault="002A1065">
      <w:r>
        <w:continuationSeparator/>
      </w:r>
    </w:p>
    <w:p w14:paraId="410E563E" w14:textId="77777777" w:rsidR="002A1065" w:rsidRDefault="002A1065"/>
    <w:p w14:paraId="5E0F6E93" w14:textId="77777777" w:rsidR="002A1065" w:rsidRDefault="002A1065"/>
  </w:footnote>
  <w:footnote w:id="1">
    <w:p w14:paraId="6B15209B" w14:textId="77777777" w:rsidR="002A1065" w:rsidRDefault="002A1065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2490D053" w14:textId="77777777" w:rsidR="002A1065" w:rsidRDefault="002A1065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6294B6EC" w14:textId="77777777" w:rsidR="002A1065" w:rsidRPr="001A3A8B" w:rsidRDefault="002A1065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F5623" w14:textId="77777777" w:rsidR="002A1065" w:rsidRDefault="002A1065"/>
  <w:p w14:paraId="24A8556F" w14:textId="77777777" w:rsidR="002A1065" w:rsidRDefault="002A10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92401" w14:textId="77777777" w:rsidR="002A1065" w:rsidRDefault="002A1065" w:rsidP="00046C8E">
    <w:pPr>
      <w:pStyle w:val="Kopfzeile"/>
    </w:pPr>
    <w:r>
      <w:t>221</w:t>
    </w:r>
  </w:p>
  <w:p w14:paraId="5EA72955" w14:textId="77777777" w:rsidR="002A1065" w:rsidRPr="00AB4B05" w:rsidRDefault="002A1065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57076692">
    <w:abstractNumId w:val="11"/>
  </w:num>
  <w:num w:numId="2" w16cid:durableId="841049794">
    <w:abstractNumId w:val="15"/>
  </w:num>
  <w:num w:numId="3" w16cid:durableId="776873406">
    <w:abstractNumId w:val="17"/>
  </w:num>
  <w:num w:numId="4" w16cid:durableId="1211189295">
    <w:abstractNumId w:val="26"/>
  </w:num>
  <w:num w:numId="5" w16cid:durableId="51319946">
    <w:abstractNumId w:val="19"/>
  </w:num>
  <w:num w:numId="6" w16cid:durableId="1964575425">
    <w:abstractNumId w:val="13"/>
  </w:num>
  <w:num w:numId="7" w16cid:durableId="1062366030">
    <w:abstractNumId w:val="22"/>
  </w:num>
  <w:num w:numId="8" w16cid:durableId="1722316941">
    <w:abstractNumId w:val="18"/>
  </w:num>
  <w:num w:numId="9" w16cid:durableId="1874533303">
    <w:abstractNumId w:val="25"/>
  </w:num>
  <w:num w:numId="10" w16cid:durableId="279839780">
    <w:abstractNumId w:val="14"/>
  </w:num>
  <w:num w:numId="11" w16cid:durableId="1235048718">
    <w:abstractNumId w:val="21"/>
  </w:num>
  <w:num w:numId="12" w16cid:durableId="215816640">
    <w:abstractNumId w:val="21"/>
  </w:num>
  <w:num w:numId="13" w16cid:durableId="1683240018">
    <w:abstractNumId w:val="21"/>
  </w:num>
  <w:num w:numId="14" w16cid:durableId="596906148">
    <w:abstractNumId w:val="21"/>
  </w:num>
  <w:num w:numId="15" w16cid:durableId="920794375">
    <w:abstractNumId w:val="21"/>
  </w:num>
  <w:num w:numId="16" w16cid:durableId="2081558317">
    <w:abstractNumId w:val="12"/>
  </w:num>
  <w:num w:numId="17" w16cid:durableId="593633097">
    <w:abstractNumId w:val="12"/>
  </w:num>
  <w:num w:numId="18" w16cid:durableId="1944217829">
    <w:abstractNumId w:val="24"/>
  </w:num>
  <w:num w:numId="19" w16cid:durableId="1103842534">
    <w:abstractNumId w:val="23"/>
  </w:num>
  <w:num w:numId="20" w16cid:durableId="213204104">
    <w:abstractNumId w:val="20"/>
  </w:num>
  <w:num w:numId="21" w16cid:durableId="1933732312">
    <w:abstractNumId w:val="16"/>
  </w:num>
  <w:num w:numId="22" w16cid:durableId="1466850450">
    <w:abstractNumId w:val="10"/>
  </w:num>
  <w:num w:numId="23" w16cid:durableId="959413904">
    <w:abstractNumId w:val="9"/>
  </w:num>
  <w:num w:numId="24" w16cid:durableId="1711495109">
    <w:abstractNumId w:val="7"/>
  </w:num>
  <w:num w:numId="25" w16cid:durableId="98720362">
    <w:abstractNumId w:val="6"/>
  </w:num>
  <w:num w:numId="26" w16cid:durableId="2132092119">
    <w:abstractNumId w:val="5"/>
  </w:num>
  <w:num w:numId="27" w16cid:durableId="166680993">
    <w:abstractNumId w:val="4"/>
  </w:num>
  <w:num w:numId="28" w16cid:durableId="1461266669">
    <w:abstractNumId w:val="8"/>
  </w:num>
  <w:num w:numId="29" w16cid:durableId="531384946">
    <w:abstractNumId w:val="3"/>
  </w:num>
  <w:num w:numId="30" w16cid:durableId="1251813564">
    <w:abstractNumId w:val="2"/>
  </w:num>
  <w:num w:numId="31" w16cid:durableId="1522889317">
    <w:abstractNumId w:val="1"/>
  </w:num>
  <w:num w:numId="32" w16cid:durableId="120272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0F5B35"/>
    <w:rsid w:val="001028D9"/>
    <w:rsid w:val="00106076"/>
    <w:rsid w:val="00127C79"/>
    <w:rsid w:val="00140548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042B8"/>
    <w:rsid w:val="002517FD"/>
    <w:rsid w:val="00263542"/>
    <w:rsid w:val="002748DF"/>
    <w:rsid w:val="002A1065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5C7"/>
    <w:rsid w:val="00374BDE"/>
    <w:rsid w:val="00390E11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06D4E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B1E04"/>
    <w:rsid w:val="007E61DB"/>
    <w:rsid w:val="0081723D"/>
    <w:rsid w:val="00895C5D"/>
    <w:rsid w:val="008B1F06"/>
    <w:rsid w:val="008C46FE"/>
    <w:rsid w:val="008D4113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3035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E6B67"/>
    <w:rsid w:val="00CF64C4"/>
    <w:rsid w:val="00D05C74"/>
    <w:rsid w:val="00D357B8"/>
    <w:rsid w:val="00D35D57"/>
    <w:rsid w:val="00D51386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201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A3B4EBE"/>
  <w15:docId w15:val="{E323FA10-61C3-4465-87AB-B9E53CF4E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7F31-2A32-4688-88F8-E7237F78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232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Mensing, Oliver</cp:lastModifiedBy>
  <cp:revision>4</cp:revision>
  <cp:lastPrinted>2010-03-03T17:04:00Z</cp:lastPrinted>
  <dcterms:created xsi:type="dcterms:W3CDTF">2025-11-25T13:10:00Z</dcterms:created>
  <dcterms:modified xsi:type="dcterms:W3CDTF">2026-04-15T09:31:00Z</dcterms:modified>
</cp:coreProperties>
</file>